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1AD4232F" w:rsidR="006E5D65" w:rsidRPr="00E960BB" w:rsidRDefault="00997F14" w:rsidP="1F23B554">
      <w:pPr>
        <w:spacing w:line="240" w:lineRule="auto"/>
        <w:jc w:val="right"/>
        <w:rPr>
          <w:rFonts w:ascii="Corbel" w:hAnsi="Corbel"/>
          <w:i/>
          <w:iCs/>
        </w:rPr>
      </w:pPr>
      <w:r w:rsidRPr="1F23B55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350FA" w:rsidRPr="1F23B554">
        <w:rPr>
          <w:rFonts w:ascii="Corbel" w:hAnsi="Corbel"/>
          <w:i/>
          <w:iCs/>
        </w:rPr>
        <w:t xml:space="preserve">Załącznik nr 1.5 do Zarządzenia Rektora UR nr </w:t>
      </w:r>
      <w:r w:rsidR="03C40C80" w:rsidRPr="1F23B554">
        <w:rPr>
          <w:rFonts w:ascii="Corbel" w:hAnsi="Corbel"/>
          <w:i/>
          <w:iCs/>
        </w:rPr>
        <w:t>61</w:t>
      </w:r>
      <w:r w:rsidR="006350FA" w:rsidRPr="1F23B554">
        <w:rPr>
          <w:rFonts w:ascii="Corbel" w:hAnsi="Corbel"/>
          <w:i/>
          <w:iCs/>
        </w:rPr>
        <w:t>/202</w:t>
      </w:r>
      <w:r w:rsidR="33FB6AD4" w:rsidRPr="1F23B554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6249AA0" w:rsidR="0018428F" w:rsidRDefault="0071620A" w:rsidP="56C6692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6C6692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6C6692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83687" w:rsidRPr="56C6692E">
        <w:rPr>
          <w:rFonts w:ascii="Corbel" w:hAnsi="Corbel"/>
          <w:i/>
          <w:iCs/>
          <w:smallCaps/>
          <w:sz w:val="24"/>
          <w:szCs w:val="24"/>
        </w:rPr>
        <w:t>20</w:t>
      </w:r>
      <w:r w:rsidR="417E6745" w:rsidRPr="56C6692E">
        <w:rPr>
          <w:rFonts w:ascii="Corbel" w:hAnsi="Corbel"/>
          <w:i/>
          <w:iCs/>
          <w:smallCaps/>
          <w:sz w:val="24"/>
          <w:szCs w:val="24"/>
        </w:rPr>
        <w:t>25</w:t>
      </w:r>
      <w:r w:rsidR="00783687" w:rsidRPr="56C6692E">
        <w:rPr>
          <w:rFonts w:ascii="Corbel" w:hAnsi="Corbel"/>
          <w:i/>
          <w:iCs/>
          <w:smallCaps/>
          <w:sz w:val="24"/>
          <w:szCs w:val="24"/>
        </w:rPr>
        <w:t>-20</w:t>
      </w:r>
      <w:r w:rsidR="7491C497" w:rsidRPr="56C6692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3384105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BC4BAD">
        <w:rPr>
          <w:rFonts w:ascii="Corbel" w:hAnsi="Corbel"/>
          <w:sz w:val="20"/>
          <w:szCs w:val="20"/>
        </w:rPr>
        <w:t>202</w:t>
      </w:r>
      <w:r w:rsidR="16B34717">
        <w:rPr>
          <w:rFonts w:ascii="Corbel" w:hAnsi="Corbel"/>
          <w:sz w:val="20"/>
          <w:szCs w:val="20"/>
        </w:rPr>
        <w:t>5</w:t>
      </w:r>
      <w:r w:rsidR="00C23ED6">
        <w:rPr>
          <w:rFonts w:ascii="Corbel" w:hAnsi="Corbel"/>
          <w:sz w:val="20"/>
          <w:szCs w:val="20"/>
        </w:rPr>
        <w:t>/202</w:t>
      </w:r>
      <w:r w:rsidR="47EAEEAE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0FA28E0" w14:textId="77777777" w:rsidTr="56C6692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99572B7" w14:textId="77777777"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14:paraId="4CA29152" w14:textId="77777777" w:rsidTr="56C6692E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6C6692E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85D851C" w:rsidR="0085747A" w:rsidRPr="009C54AE" w:rsidRDefault="2BC5185F" w:rsidP="56C669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C669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6C6692E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BD2E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56C6692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408DF2B" w14:textId="77777777" w:rsidTr="56C6692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71577E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77AD840C" w14:textId="77777777" w:rsidTr="56C6692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132ED40" w14:textId="77777777" w:rsidTr="56C6692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0E2D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34DF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25940D" w14:textId="77777777" w:rsidTr="56C6692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85747A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62F74358" w14:textId="77777777" w:rsidTr="56C6692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85747A" w:rsidRPr="00525E3D" w:rsidRDefault="00525E3D" w:rsidP="001B68D0">
            <w:pPr>
              <w:pStyle w:val="Odpowiedzi"/>
              <w:numPr>
                <w:ilvl w:val="0"/>
                <w:numId w:val="5"/>
              </w:numPr>
              <w:spacing w:before="0" w:after="0"/>
              <w:ind w:left="453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2786482B" w14:textId="77777777" w:rsidTr="56C6692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B6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D628564" w14:textId="77777777" w:rsidTr="56C6692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6C14AB" w14:textId="77777777"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471FE442" w14:textId="77777777" w:rsidTr="56C6692E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E3C0C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0E2D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37D0F9BA" w:rsidR="0085747A" w:rsidRPr="00AC5B5D" w:rsidRDefault="00AC5B5D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</w:rPr>
        <w:t>X</w:t>
      </w:r>
      <w:r w:rsidR="0085747A" w:rsidRPr="00AC5B5D">
        <w:rPr>
          <w:rFonts w:ascii="Corbel" w:hAnsi="Corbel"/>
          <w:bCs/>
          <w:smallCaps w:val="0"/>
          <w:szCs w:val="24"/>
        </w:rPr>
        <w:t xml:space="preserve"> </w:t>
      </w:r>
      <w:r w:rsidR="0085747A" w:rsidRPr="00AC5B5D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386692D9" w14:textId="33E5D9F9" w:rsidR="0085747A" w:rsidRPr="00950AD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50AD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DEEC669" w14:textId="77777777" w:rsidR="0085747A" w:rsidRPr="00AC5B5D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BD2E28">
        <w:rPr>
          <w:rFonts w:ascii="Corbel" w:hAnsi="Corbel"/>
          <w:smallCaps w:val="0"/>
          <w:szCs w:val="24"/>
          <w:u w:val="single"/>
        </w:rPr>
        <w:t>egzamin</w:t>
      </w:r>
      <w:r w:rsidRPr="00BD2E28">
        <w:rPr>
          <w:rFonts w:ascii="Corbel" w:hAnsi="Corbel"/>
          <w:smallCaps w:val="0"/>
          <w:szCs w:val="24"/>
        </w:rPr>
        <w:t>,</w:t>
      </w:r>
      <w:r w:rsidRPr="008963D1">
        <w:rPr>
          <w:rFonts w:ascii="Corbel" w:hAnsi="Corbel"/>
          <w:b w:val="0"/>
          <w:smallCaps w:val="0"/>
          <w:szCs w:val="24"/>
        </w:rPr>
        <w:t xml:space="preserve"> 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D6683FE" w14:textId="77777777" w:rsidTr="00745302">
        <w:tc>
          <w:tcPr>
            <w:tcW w:w="9670" w:type="dxa"/>
          </w:tcPr>
          <w:p w14:paraId="02ACEAAE" w14:textId="77777777" w:rsidR="0085747A" w:rsidRPr="009C54AE" w:rsidRDefault="008963D1" w:rsidP="008D01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71824" w:rsidRPr="009C54AE" w14:paraId="1775E932" w14:textId="77777777" w:rsidTr="00271824">
        <w:tc>
          <w:tcPr>
            <w:tcW w:w="851" w:type="dxa"/>
            <w:vAlign w:val="center"/>
          </w:tcPr>
          <w:p w14:paraId="5372B5A4" w14:textId="77777777"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811EDF" w14:textId="77777777" w:rsidR="00271824" w:rsidRPr="00C86901" w:rsidRDefault="0027182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59224E4C" w14:textId="77777777"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</w:tr>
      <w:tr w:rsidR="00271824" w:rsidRPr="009C54AE" w14:paraId="02F2D725" w14:textId="77777777" w:rsidTr="00271824">
        <w:tc>
          <w:tcPr>
            <w:tcW w:w="851" w:type="dxa"/>
            <w:vAlign w:val="center"/>
          </w:tcPr>
          <w:p w14:paraId="550CF7E8" w14:textId="77777777" w:rsidR="00271824" w:rsidRPr="009C54AE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42AD35" w14:textId="77777777" w:rsidR="00271824" w:rsidRPr="00C86901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</w:tr>
      <w:tr w:rsidR="00271824" w:rsidRPr="009C54AE" w14:paraId="3C49D33A" w14:textId="77777777" w:rsidTr="00271824">
        <w:tc>
          <w:tcPr>
            <w:tcW w:w="851" w:type="dxa"/>
            <w:vAlign w:val="center"/>
          </w:tcPr>
          <w:p w14:paraId="62486C05" w14:textId="77777777" w:rsidR="00271824" w:rsidRDefault="0027182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181E1B04" w14:textId="77777777" w:rsidR="00271824" w:rsidRPr="00C86901" w:rsidRDefault="0027182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271824" w:rsidRPr="009C54AE" w14:paraId="7C98CB84" w14:textId="77777777" w:rsidTr="00271824">
        <w:tc>
          <w:tcPr>
            <w:tcW w:w="851" w:type="dxa"/>
            <w:vAlign w:val="center"/>
          </w:tcPr>
          <w:p w14:paraId="53C0B3C4" w14:textId="77777777"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00C5E54" w14:textId="77777777" w:rsidR="00271824" w:rsidRPr="00BD6B6D" w:rsidRDefault="0027182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271824" w:rsidRPr="009C54AE" w14:paraId="4D2B95C2" w14:textId="77777777" w:rsidTr="00271824">
        <w:tc>
          <w:tcPr>
            <w:tcW w:w="851" w:type="dxa"/>
            <w:vAlign w:val="center"/>
          </w:tcPr>
          <w:p w14:paraId="7C12F916" w14:textId="77777777"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9141034" w14:textId="77777777" w:rsidR="00271824" w:rsidRPr="00BD6B6D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</w:tr>
      <w:tr w:rsidR="00271824" w:rsidRPr="009C54AE" w14:paraId="32643BD7" w14:textId="77777777" w:rsidTr="00271824">
        <w:tc>
          <w:tcPr>
            <w:tcW w:w="851" w:type="dxa"/>
            <w:vAlign w:val="center"/>
          </w:tcPr>
          <w:p w14:paraId="56E055E9" w14:textId="77777777"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06F65FB" w14:textId="77777777" w:rsidR="00271824" w:rsidRPr="00C86901" w:rsidRDefault="0027182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271824" w:rsidRPr="009C54AE" w14:paraId="3D0437E3" w14:textId="77777777" w:rsidTr="00271824">
        <w:tc>
          <w:tcPr>
            <w:tcW w:w="851" w:type="dxa"/>
            <w:vAlign w:val="center"/>
          </w:tcPr>
          <w:p w14:paraId="00B3D6C2" w14:textId="77777777" w:rsidR="00271824" w:rsidRPr="009C54AE" w:rsidRDefault="002718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6DA3F11" w14:textId="77777777" w:rsidR="00271824" w:rsidRPr="00C86901" w:rsidRDefault="0027182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FCD803" w14:textId="77777777" w:rsidTr="001B68D0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6B7142" w14:textId="77777777" w:rsidR="0085747A" w:rsidRPr="008C2B30" w:rsidRDefault="009B77BC" w:rsidP="00E65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2089D68A" w14:textId="77777777"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14:paraId="61C5463F" w14:textId="77777777" w:rsidTr="001B68D0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9F8776" w14:textId="77777777" w:rsidR="0085747A" w:rsidRPr="009C54AE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1573BC8F" w14:textId="77777777" w:rsidR="0085747A" w:rsidRPr="009C54AE" w:rsidRDefault="009B77B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14:paraId="4C083EA5" w14:textId="77777777" w:rsidTr="001B68D0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34DCC44" w14:textId="77777777" w:rsidR="0085747A" w:rsidRPr="009C54AE" w:rsidRDefault="009B77BC" w:rsidP="009B7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424D83FE" w14:textId="77777777" w:rsidR="0085747A" w:rsidRPr="009C54AE" w:rsidRDefault="00445193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1E79E49" w14:textId="77777777" w:rsidTr="001B68D0">
        <w:tc>
          <w:tcPr>
            <w:tcW w:w="1701" w:type="dxa"/>
          </w:tcPr>
          <w:p w14:paraId="78C3198C" w14:textId="77777777"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78B114E" w14:textId="77777777" w:rsidR="00445193" w:rsidRDefault="009B77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14:paraId="7FAFDFE3" w14:textId="77777777" w:rsidR="00445193" w:rsidRPr="009C54AE" w:rsidRDefault="00271824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3B2CF8B" w14:textId="77777777" w:rsidTr="001B68D0">
        <w:tc>
          <w:tcPr>
            <w:tcW w:w="1701" w:type="dxa"/>
          </w:tcPr>
          <w:p w14:paraId="0C20417D" w14:textId="77777777"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7E6275D" w14:textId="77777777" w:rsidR="00445193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387B6A42" w14:textId="77777777" w:rsidR="00445193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14:paraId="2869B92C" w14:textId="77777777" w:rsidTr="001B68D0">
        <w:tc>
          <w:tcPr>
            <w:tcW w:w="1701" w:type="dxa"/>
          </w:tcPr>
          <w:p w14:paraId="09A6D4E1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3E80795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EFA7112" w14:textId="77777777" w:rsidR="00481891" w:rsidRPr="009C54AE" w:rsidRDefault="00D40479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14:paraId="647EDDF9" w14:textId="77777777" w:rsidTr="001B68D0">
        <w:tc>
          <w:tcPr>
            <w:tcW w:w="1701" w:type="dxa"/>
          </w:tcPr>
          <w:p w14:paraId="4B7D17EE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3A43252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2BB7E886" w14:textId="77777777" w:rsidR="00D40479" w:rsidRDefault="00441EE7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FD6A7C3" w14:textId="77777777" w:rsidTr="00923D7D">
        <w:tc>
          <w:tcPr>
            <w:tcW w:w="9639" w:type="dxa"/>
          </w:tcPr>
          <w:p w14:paraId="14723072" w14:textId="77777777"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14:paraId="5326AB66" w14:textId="77777777" w:rsidTr="00923D7D">
        <w:tc>
          <w:tcPr>
            <w:tcW w:w="9639" w:type="dxa"/>
          </w:tcPr>
          <w:p w14:paraId="509B45A5" w14:textId="77777777" w:rsidR="0085747A" w:rsidRPr="009C54AE" w:rsidRDefault="002E457C" w:rsidP="00271824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14:paraId="0A19C3D8" w14:textId="77777777" w:rsidTr="00923D7D">
        <w:tc>
          <w:tcPr>
            <w:tcW w:w="9639" w:type="dxa"/>
          </w:tcPr>
          <w:p w14:paraId="0E2E9B46" w14:textId="77777777"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Możliwości rozwojowe ucznia „nieprzeciętnego” w szkole</w:t>
            </w:r>
          </w:p>
        </w:tc>
      </w:tr>
      <w:tr w:rsidR="00D0062F" w:rsidRPr="009C54AE" w14:paraId="26F66DA0" w14:textId="77777777" w:rsidTr="00923D7D">
        <w:tc>
          <w:tcPr>
            <w:tcW w:w="9639" w:type="dxa"/>
          </w:tcPr>
          <w:p w14:paraId="23A5E4A1" w14:textId="77777777" w:rsidR="00D0062F" w:rsidRDefault="00D0062F" w:rsidP="008D01A6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14:paraId="4FDAFDD9" w14:textId="77777777" w:rsidTr="00923D7D">
        <w:tc>
          <w:tcPr>
            <w:tcW w:w="9639" w:type="dxa"/>
          </w:tcPr>
          <w:p w14:paraId="2280FA7F" w14:textId="77777777"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14:paraId="3461D77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CF2D8B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628F994" w14:textId="77777777" w:rsidTr="00923D7D">
        <w:tc>
          <w:tcPr>
            <w:tcW w:w="9639" w:type="dxa"/>
          </w:tcPr>
          <w:p w14:paraId="12D193BD" w14:textId="77777777"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14:paraId="592755A9" w14:textId="77777777" w:rsidTr="00923D7D">
        <w:tc>
          <w:tcPr>
            <w:tcW w:w="9639" w:type="dxa"/>
          </w:tcPr>
          <w:p w14:paraId="03B469A1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14:paraId="63315BE0" w14:textId="77777777" w:rsidTr="00923D7D">
        <w:tc>
          <w:tcPr>
            <w:tcW w:w="9639" w:type="dxa"/>
          </w:tcPr>
          <w:p w14:paraId="7DD421DC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14:paraId="426EA367" w14:textId="77777777" w:rsidTr="00923D7D">
        <w:tc>
          <w:tcPr>
            <w:tcW w:w="9639" w:type="dxa"/>
          </w:tcPr>
          <w:p w14:paraId="603F37C0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14:paraId="3D16A296" w14:textId="77777777" w:rsidTr="00923D7D">
        <w:tc>
          <w:tcPr>
            <w:tcW w:w="9639" w:type="dxa"/>
          </w:tcPr>
          <w:p w14:paraId="63D099E4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14:paraId="0C32CD75" w14:textId="77777777" w:rsidTr="00923D7D">
        <w:tc>
          <w:tcPr>
            <w:tcW w:w="9639" w:type="dxa"/>
          </w:tcPr>
          <w:p w14:paraId="171521AC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14:paraId="1E071359" w14:textId="77777777" w:rsidTr="00923D7D">
        <w:tc>
          <w:tcPr>
            <w:tcW w:w="9639" w:type="dxa"/>
          </w:tcPr>
          <w:p w14:paraId="4B8AC31D" w14:textId="77777777" w:rsidR="002D4B57" w:rsidRPr="00C86901" w:rsidRDefault="002D4B57" w:rsidP="001B68D0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FFFC89" w14:textId="77777777" w:rsidR="00153C41" w:rsidRPr="008D01A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>W</w:t>
      </w:r>
      <w:r w:rsidR="0085747A" w:rsidRPr="008D01A6">
        <w:rPr>
          <w:rFonts w:ascii="Corbel" w:hAnsi="Corbel"/>
          <w:b w:val="0"/>
          <w:smallCaps w:val="0"/>
          <w:szCs w:val="24"/>
        </w:rPr>
        <w:t>ykład</w:t>
      </w:r>
      <w:r w:rsidRPr="008D01A6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8D01A6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14:paraId="299AC849" w14:textId="77777777" w:rsidR="00E960BB" w:rsidRDefault="00153C41" w:rsidP="008D01A6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8D01A6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8D01A6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8D01A6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1718A7" w:rsidRPr="008D01A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8D01A6">
        <w:rPr>
          <w:rFonts w:ascii="Corbel" w:hAnsi="Corbel"/>
          <w:b w:val="0"/>
          <w:smallCaps w:val="0"/>
          <w:szCs w:val="24"/>
        </w:rPr>
        <w:t>grupach</w:t>
      </w:r>
      <w:r w:rsidR="0071620A" w:rsidRPr="008D01A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8D01A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8D01A6">
        <w:rPr>
          <w:rFonts w:ascii="Corbel" w:hAnsi="Corbel"/>
          <w:b w:val="0"/>
          <w:smallCaps w:val="0"/>
          <w:szCs w:val="24"/>
        </w:rPr>
        <w:t>,</w:t>
      </w:r>
      <w:r w:rsidR="0085747A" w:rsidRPr="008D01A6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8D01A6">
        <w:rPr>
          <w:rFonts w:ascii="Corbel" w:hAnsi="Corbel"/>
          <w:b w:val="0"/>
          <w:smallCaps w:val="0"/>
          <w:szCs w:val="24"/>
        </w:rPr>
        <w:t>),</w:t>
      </w:r>
      <w:r w:rsidR="00BF2C41" w:rsidRPr="008D01A6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3B2A676" w14:textId="77777777" w:rsidTr="00C05F44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DF759EB" w14:textId="77777777" w:rsidR="0085747A" w:rsidRP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71E0C584" w14:textId="77777777" w:rsidR="0085747A" w:rsidRPr="009C54AE" w:rsidRDefault="00A36C4D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9C54AE" w14:paraId="5275B7F0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C83DBA5" w14:textId="77777777" w:rsidR="0085747A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31573A30" w14:textId="77777777" w:rsidR="0085747A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14:paraId="5656737B" w14:textId="77777777" w:rsidTr="00C05F44">
        <w:tc>
          <w:tcPr>
            <w:tcW w:w="1985" w:type="dxa"/>
          </w:tcPr>
          <w:p w14:paraId="3D1CB954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9BB2BBA" w14:textId="77777777"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16789853" w14:textId="77777777"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14:paraId="4AD585DF" w14:textId="77777777" w:rsidTr="00C05F44">
        <w:tc>
          <w:tcPr>
            <w:tcW w:w="1985" w:type="dxa"/>
          </w:tcPr>
          <w:p w14:paraId="3A04FA72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727EEE6" w14:textId="77777777"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1A6C253D" w14:textId="77777777"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14:paraId="169226CA" w14:textId="77777777" w:rsidTr="00C05F44">
        <w:tc>
          <w:tcPr>
            <w:tcW w:w="1985" w:type="dxa"/>
          </w:tcPr>
          <w:p w14:paraId="530F3D08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785B7D4" w14:textId="77777777"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kolokwium, egzamin,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70024CEE" w14:textId="77777777"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0D7DB9" w:rsidRPr="009C54AE" w14:paraId="03AB0317" w14:textId="77777777" w:rsidTr="00C05F44">
        <w:tc>
          <w:tcPr>
            <w:tcW w:w="1985" w:type="dxa"/>
          </w:tcPr>
          <w:p w14:paraId="4CA81D64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15BBFF3E" w14:textId="77777777" w:rsidR="000D7DB9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4DAA6B7E" w14:textId="77777777" w:rsidR="000D7DB9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6C4D" w:rsidRPr="009C54AE" w14:paraId="771D9B7F" w14:textId="77777777" w:rsidTr="00C05F44">
        <w:tc>
          <w:tcPr>
            <w:tcW w:w="1985" w:type="dxa"/>
          </w:tcPr>
          <w:p w14:paraId="55CE86DB" w14:textId="77777777"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B149D7F" w14:textId="77777777" w:rsidR="00A36C4D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6C4D"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2EA2475A" w14:textId="77777777" w:rsidR="00A36C4D" w:rsidRPr="009C54AE" w:rsidRDefault="00A65B2C" w:rsidP="001B68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7D01B1" w14:textId="77777777" w:rsidTr="00923D7D">
        <w:tc>
          <w:tcPr>
            <w:tcW w:w="9670" w:type="dxa"/>
          </w:tcPr>
          <w:p w14:paraId="210D6037" w14:textId="77777777" w:rsidR="003B4D40" w:rsidRPr="003B4D40" w:rsidRDefault="003B4D40" w:rsidP="00EB0A2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Ćwicz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enia: pozytywne zaliczenie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B0A2E" w:rsidRPr="00EB0A2E">
              <w:rPr>
                <w:rFonts w:ascii="Corbel" w:hAnsi="Corbel"/>
                <w:b w:val="0"/>
                <w:smallCaps w:val="0"/>
                <w:szCs w:val="24"/>
              </w:rPr>
              <w:t xml:space="preserve">co najmniej </w:t>
            </w:r>
            <w:r w:rsidR="00EB0A2E">
              <w:rPr>
                <w:rFonts w:ascii="Corbel" w:hAnsi="Corbel"/>
                <w:b w:val="0"/>
                <w:smallCaps w:val="0"/>
                <w:szCs w:val="24"/>
              </w:rPr>
              <w:t xml:space="preserve">jednego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3B4D40"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14:paraId="21542290" w14:textId="77777777" w:rsidR="003B4D40" w:rsidRPr="003B4D40" w:rsidRDefault="003B4D40" w:rsidP="003B4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04DFDE79" w14:textId="77777777" w:rsidR="0085747A" w:rsidRPr="009C54AE" w:rsidRDefault="003B4D40" w:rsidP="008D01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D4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Egzamin w formie pisemnej – ocena pozytywna w przypadku uzyskania co najmniej 50% punktów.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10D281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6350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B066B">
              <w:rPr>
                <w:rFonts w:ascii="Corbel" w:hAnsi="Corbel"/>
                <w:sz w:val="24"/>
                <w:szCs w:val="24"/>
              </w:rPr>
              <w:t>z</w:t>
            </w:r>
            <w:r w:rsidR="009C1331" w:rsidRPr="009B066B">
              <w:rPr>
                <w:rFonts w:ascii="Corbel" w:hAnsi="Corbel"/>
                <w:sz w:val="24"/>
                <w:szCs w:val="24"/>
              </w:rPr>
              <w:t> </w:t>
            </w:r>
            <w:r w:rsidR="0045729E" w:rsidRPr="009B066B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E4F76D" w14:textId="77777777" w:rsidR="0085747A" w:rsidRPr="009C54AE" w:rsidRDefault="000E2D92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061E1C6" w14:textId="77777777" w:rsidTr="00923D7D">
        <w:tc>
          <w:tcPr>
            <w:tcW w:w="4962" w:type="dxa"/>
          </w:tcPr>
          <w:p w14:paraId="08590B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14:paraId="3BF88B3F" w14:textId="77777777"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587731D6" w14:textId="77777777"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6B699379" w14:textId="77777777" w:rsidR="0027556F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F999B5" w14:textId="77777777" w:rsidR="00C61DC5" w:rsidRDefault="0027556F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7144751B" w14:textId="77777777" w:rsidR="0027556F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80A0C9C" w14:textId="77777777" w:rsidTr="00923D7D">
        <w:tc>
          <w:tcPr>
            <w:tcW w:w="4962" w:type="dxa"/>
          </w:tcPr>
          <w:p w14:paraId="79F7CE4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14:paraId="20C50E41" w14:textId="77777777" w:rsidR="009B066B" w:rsidRDefault="00130F2D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14:paraId="27B4F5C5" w14:textId="77777777" w:rsidR="009B066B" w:rsidRDefault="009B066B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F341475" w14:textId="77777777" w:rsidR="00C61DC5" w:rsidRPr="009C54AE" w:rsidRDefault="00C61DC5" w:rsidP="00130F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9B066B"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</w:p>
        </w:tc>
        <w:tc>
          <w:tcPr>
            <w:tcW w:w="4677" w:type="dxa"/>
          </w:tcPr>
          <w:p w14:paraId="3FE9F23F" w14:textId="77777777" w:rsidR="00C61DC5" w:rsidRDefault="00C61DC5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F72F646" w14:textId="77777777"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07C906" w14:textId="77777777" w:rsidR="009B066B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111B77A1" w14:textId="77777777" w:rsidR="009B066B" w:rsidRDefault="00271824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14:paraId="5AFB958C" w14:textId="77777777" w:rsidR="009B066B" w:rsidRPr="009C54AE" w:rsidRDefault="009B066B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9C54AE" w14:paraId="20B8E38B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130F2D" w:rsidP="001B68D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E6F9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B9E2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76C0C11" w14:textId="77777777" w:rsidTr="1F23B55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F84201" w14:textId="77777777" w:rsidR="004D4793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 N., Płytki umysł. Jak Internet wpływa na nasz mózg, Gliwice: Helion, 2013</w:t>
            </w:r>
          </w:p>
          <w:p w14:paraId="27E54583" w14:textId="77777777" w:rsidR="004D4793" w:rsidRPr="00C86901" w:rsidRDefault="004D4793" w:rsidP="001B68D0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Desmurget M., </w:t>
            </w:r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79DC7277" w14:textId="27F273DD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1F23B554">
              <w:rPr>
                <w:rFonts w:ascii="Corbel" w:hAnsi="Corbel"/>
                <w:sz w:val="24"/>
                <w:szCs w:val="24"/>
              </w:rPr>
              <w:t xml:space="preserve">Dudzikowa M.; Czerepaniak -Walczak M., </w:t>
            </w:r>
            <w:r w:rsidRPr="1F23B554">
              <w:rPr>
                <w:rFonts w:ascii="Corbel" w:hAnsi="Corbel"/>
                <w:i/>
                <w:iCs/>
                <w:sz w:val="24"/>
                <w:szCs w:val="24"/>
              </w:rPr>
              <w:t>Wychowanie. Pojęcia. Procesy. Konteksty</w:t>
            </w:r>
            <w:r w:rsidRPr="1F23B554">
              <w:rPr>
                <w:rFonts w:ascii="Corbel" w:hAnsi="Corbel"/>
                <w:sz w:val="24"/>
                <w:szCs w:val="24"/>
              </w:rPr>
              <w:t xml:space="preserve">. </w:t>
            </w:r>
            <w:r w:rsidRPr="1F23B554">
              <w:rPr>
                <w:rFonts w:ascii="Corbel" w:hAnsi="Corbel"/>
                <w:i/>
                <w:iCs/>
                <w:sz w:val="24"/>
                <w:szCs w:val="24"/>
              </w:rPr>
              <w:t>Interdyscyplinarne ujęcie</w:t>
            </w:r>
            <w:r w:rsidRPr="1F23B554">
              <w:rPr>
                <w:rFonts w:ascii="Corbel" w:hAnsi="Corbel"/>
                <w:sz w:val="24"/>
                <w:szCs w:val="24"/>
              </w:rPr>
              <w:t>. T. 1</w:t>
            </w:r>
            <w:r w:rsidR="00401851" w:rsidRPr="1F23B554">
              <w:rPr>
                <w:rFonts w:ascii="Corbel" w:hAnsi="Corbel"/>
                <w:sz w:val="24"/>
                <w:szCs w:val="24"/>
              </w:rPr>
              <w:t>-5</w:t>
            </w:r>
            <w:r w:rsidR="34608F48" w:rsidRPr="1F23B554">
              <w:rPr>
                <w:rFonts w:ascii="Corbel" w:hAnsi="Corbel"/>
                <w:sz w:val="24"/>
                <w:szCs w:val="24"/>
              </w:rPr>
              <w:t xml:space="preserve"> </w:t>
            </w:r>
            <w:r w:rsidRPr="1F23B554">
              <w:rPr>
                <w:rFonts w:ascii="Corbel" w:hAnsi="Corbel"/>
                <w:sz w:val="24"/>
                <w:szCs w:val="24"/>
              </w:rPr>
              <w:t>Gdańsk GWP 2007.</w:t>
            </w:r>
          </w:p>
          <w:p w14:paraId="753DC249" w14:textId="77777777" w:rsidR="00B50D96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14:paraId="723470A3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14:paraId="244D711E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14:paraId="7837D873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14:paraId="6A79F181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Patzlaff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14:paraId="011BA1EF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14:paraId="3238D933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14:paraId="451225EB" w14:textId="77777777" w:rsidR="00B50D96" w:rsidRDefault="004D4793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14:paraId="3BC3CBD5" w14:textId="77777777" w:rsidR="004D4793" w:rsidRPr="00C86901" w:rsidRDefault="00B50D96" w:rsidP="001B68D0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 Pospiszyl I., Przemoc w rodzinie, Warszawa PWN1994</w:t>
            </w:r>
          </w:p>
          <w:p w14:paraId="3DA9D2CE" w14:textId="7777777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i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Szlendak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8832D87" w14:textId="64EEF797" w:rsidR="004D4793" w:rsidRPr="00C86901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1F23B554">
              <w:rPr>
                <w:rFonts w:ascii="Corbel" w:hAnsi="Corbel"/>
                <w:i/>
                <w:iCs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="0630402A"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="1CE64D5F" w:rsidRPr="00C86901">
              <w:rPr>
                <w:rFonts w:ascii="Corbel" w:hAnsi="Corbel"/>
                <w:sz w:val="24"/>
                <w:szCs w:val="24"/>
              </w:rPr>
              <w:t>W</w:t>
            </w:r>
            <w:r w:rsidRPr="1F23B554">
              <w:rPr>
                <w:rFonts w:ascii="Corbel" w:hAnsi="Corbel"/>
                <w:i/>
                <w:iCs/>
                <w:sz w:val="24"/>
                <w:szCs w:val="24"/>
              </w:rPr>
              <w:t>arszawa:</w:t>
            </w:r>
            <w:r w:rsidR="6DF1B54F" w:rsidRPr="1F23B554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1F23B554">
              <w:rPr>
                <w:rFonts w:ascii="Corbel" w:hAnsi="Corbel"/>
                <w:i/>
                <w:iCs/>
                <w:sz w:val="24"/>
                <w:szCs w:val="24"/>
              </w:rPr>
              <w:cr/>
              <w:t>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17EA00F2" w14:textId="77777777" w:rsidR="004D4793" w:rsidRPr="001B68D0" w:rsidRDefault="004D4793" w:rsidP="001B68D0">
            <w:p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C54AE" w14:paraId="415FB710" w14:textId="77777777" w:rsidTr="1F23B55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FD9D2F2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1.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Zielińska-Czopek M., Autokraci czy demokraci? Nauczycielskie kierowanie pracą klasy szkolnej, Wydawnictwo Uniwersytetu Rzeszowskiego, Rzeszów 2021</w:t>
            </w:r>
          </w:p>
          <w:p w14:paraId="2551317B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2.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6CD47186" w14:textId="1B5A17A1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1F23B554">
              <w:rPr>
                <w:rFonts w:ascii="Corbel" w:hAnsi="Corbel"/>
                <w:sz w:val="24"/>
                <w:szCs w:val="24"/>
              </w:rPr>
              <w:t>3.</w:t>
            </w:r>
            <w:r>
              <w:tab/>
            </w:r>
            <w:r w:rsidRPr="1F23B554">
              <w:rPr>
                <w:rFonts w:ascii="Corbel" w:hAnsi="Corbel"/>
                <w:sz w:val="24"/>
                <w:szCs w:val="24"/>
              </w:rPr>
              <w:t>Zielińska M., Poczucie własnej skuteczności jako kategoria funkcjonowania nauczycieli w szkole W: R. Pęczkowski (red.) Oblicza małej szkoły w Polsce i na świecie, tom III, Nauczyciel i uczeń w przestrzeni małej szkoły, Rzeszów 2016</w:t>
            </w:r>
          </w:p>
          <w:p w14:paraId="7E63F09B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4.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53C13D42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5.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6BC5465F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6.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3DBEBFE3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7.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Sposoby bycia licealistów w roli ucznia, Rzeszów: Wyd. UR, 2011.</w:t>
            </w:r>
          </w:p>
          <w:p w14:paraId="08967449" w14:textId="77777777" w:rsidR="003F56E2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8.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 xml:space="preserve">Dusza B., Sześciolatek u progu szkoły. Raport z badań pilotażowych w małych szkołach, w: Pęczkowski R. (red.), Nauczyciel i uczeń w przestrzeni małej szkoły. seria: Oblicza małej szkoły Polsce i na świecie tom 3., Wydawnictwo Uniwersytetu Rzeszowskiego, 2016, s. 131-148 </w:t>
            </w:r>
          </w:p>
          <w:p w14:paraId="25BDFA3A" w14:textId="77777777" w:rsidR="004D4793" w:rsidRPr="003F56E2" w:rsidRDefault="003F56E2" w:rsidP="003F56E2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F56E2">
              <w:rPr>
                <w:rFonts w:ascii="Corbel" w:hAnsi="Corbel"/>
                <w:sz w:val="24"/>
                <w:szCs w:val="24"/>
              </w:rPr>
              <w:t>9.</w:t>
            </w:r>
            <w:r w:rsidRPr="003F56E2">
              <w:rPr>
                <w:rFonts w:ascii="Corbel" w:hAnsi="Corbel"/>
                <w:sz w:val="24"/>
                <w:szCs w:val="24"/>
              </w:rPr>
              <w:tab/>
              <w:t>Dusza B., Bajka animowana i literacka w codzienności dziecka przedszkolnego, Pedagogika, Zeszyty Naukowe Wyższej Szkoły Humanitas 14/2017, s. 229- 239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0E34" w14:textId="77777777" w:rsidR="00A27F84" w:rsidRDefault="00A27F84" w:rsidP="00C16ABF">
      <w:pPr>
        <w:spacing w:after="0" w:line="240" w:lineRule="auto"/>
      </w:pPr>
      <w:r>
        <w:separator/>
      </w:r>
    </w:p>
  </w:endnote>
  <w:endnote w:type="continuationSeparator" w:id="0">
    <w:p w14:paraId="776D0C43" w14:textId="77777777" w:rsidR="00A27F84" w:rsidRDefault="00A27F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6F07" w14:textId="77777777" w:rsidR="00A27F84" w:rsidRDefault="00A27F84" w:rsidP="00C16ABF">
      <w:pPr>
        <w:spacing w:after="0" w:line="240" w:lineRule="auto"/>
      </w:pPr>
      <w:r>
        <w:separator/>
      </w:r>
    </w:p>
  </w:footnote>
  <w:footnote w:type="continuationSeparator" w:id="0">
    <w:p w14:paraId="610E1F83" w14:textId="77777777" w:rsidR="00A27F84" w:rsidRDefault="00A27F8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6909E0"/>
    <w:multiLevelType w:val="hybridMultilevel"/>
    <w:tmpl w:val="6BB0D9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3428052">
    <w:abstractNumId w:val="1"/>
  </w:num>
  <w:num w:numId="2" w16cid:durableId="1570653593">
    <w:abstractNumId w:val="0"/>
  </w:num>
  <w:num w:numId="3" w16cid:durableId="80611146">
    <w:abstractNumId w:val="4"/>
  </w:num>
  <w:num w:numId="4" w16cid:durableId="2119444823">
    <w:abstractNumId w:val="3"/>
  </w:num>
  <w:num w:numId="5" w16cid:durableId="388236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900"/>
    <w:rsid w:val="00067BED"/>
    <w:rsid w:val="00070ED6"/>
    <w:rsid w:val="000742DC"/>
    <w:rsid w:val="0007547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773F"/>
    <w:rsid w:val="000D7DB9"/>
    <w:rsid w:val="000E2D92"/>
    <w:rsid w:val="000F1C57"/>
    <w:rsid w:val="000F5615"/>
    <w:rsid w:val="001022FB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28F"/>
    <w:rsid w:val="00192F37"/>
    <w:rsid w:val="001A70D2"/>
    <w:rsid w:val="001B68D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1824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046C"/>
    <w:rsid w:val="002E457C"/>
    <w:rsid w:val="002F02A3"/>
    <w:rsid w:val="002F4ABE"/>
    <w:rsid w:val="003018BA"/>
    <w:rsid w:val="0030395F"/>
    <w:rsid w:val="00305C92"/>
    <w:rsid w:val="003130F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D40"/>
    <w:rsid w:val="003B6352"/>
    <w:rsid w:val="003C0BAE"/>
    <w:rsid w:val="003D18A9"/>
    <w:rsid w:val="003D6CE2"/>
    <w:rsid w:val="003E1941"/>
    <w:rsid w:val="003E2FE6"/>
    <w:rsid w:val="003E49D5"/>
    <w:rsid w:val="003F38C0"/>
    <w:rsid w:val="003F56E2"/>
    <w:rsid w:val="00401851"/>
    <w:rsid w:val="00414E3C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5E3D"/>
    <w:rsid w:val="00526C94"/>
    <w:rsid w:val="005363C4"/>
    <w:rsid w:val="00536BDE"/>
    <w:rsid w:val="00543ACC"/>
    <w:rsid w:val="0054596E"/>
    <w:rsid w:val="0056696D"/>
    <w:rsid w:val="00573EF9"/>
    <w:rsid w:val="0059484D"/>
    <w:rsid w:val="005A0855"/>
    <w:rsid w:val="005A3196"/>
    <w:rsid w:val="005B2E76"/>
    <w:rsid w:val="005C080F"/>
    <w:rsid w:val="005C55E5"/>
    <w:rsid w:val="005C696A"/>
    <w:rsid w:val="005E6E85"/>
    <w:rsid w:val="005F1184"/>
    <w:rsid w:val="005F31D2"/>
    <w:rsid w:val="0061029B"/>
    <w:rsid w:val="00617230"/>
    <w:rsid w:val="00621CE1"/>
    <w:rsid w:val="00621F19"/>
    <w:rsid w:val="00627FC9"/>
    <w:rsid w:val="00634DF1"/>
    <w:rsid w:val="006350FA"/>
    <w:rsid w:val="00647FA8"/>
    <w:rsid w:val="00650C5F"/>
    <w:rsid w:val="00654934"/>
    <w:rsid w:val="006615F5"/>
    <w:rsid w:val="006620D9"/>
    <w:rsid w:val="00671958"/>
    <w:rsid w:val="00675843"/>
    <w:rsid w:val="00684502"/>
    <w:rsid w:val="00696477"/>
    <w:rsid w:val="006A1F5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687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7137D"/>
    <w:rsid w:val="00880E47"/>
    <w:rsid w:val="00884922"/>
    <w:rsid w:val="00885F64"/>
    <w:rsid w:val="008917F9"/>
    <w:rsid w:val="00895C16"/>
    <w:rsid w:val="008963D1"/>
    <w:rsid w:val="008A45F7"/>
    <w:rsid w:val="008C0CC0"/>
    <w:rsid w:val="008C19A9"/>
    <w:rsid w:val="008C2B30"/>
    <w:rsid w:val="008C379D"/>
    <w:rsid w:val="008C5147"/>
    <w:rsid w:val="008C5359"/>
    <w:rsid w:val="008C5363"/>
    <w:rsid w:val="008D01A6"/>
    <w:rsid w:val="008D3DFB"/>
    <w:rsid w:val="008E051D"/>
    <w:rsid w:val="008E64F4"/>
    <w:rsid w:val="008F12C9"/>
    <w:rsid w:val="008F4B2E"/>
    <w:rsid w:val="008F6E29"/>
    <w:rsid w:val="00900719"/>
    <w:rsid w:val="00916188"/>
    <w:rsid w:val="00923D7D"/>
    <w:rsid w:val="00927909"/>
    <w:rsid w:val="009508DF"/>
    <w:rsid w:val="00950AD3"/>
    <w:rsid w:val="00950DAC"/>
    <w:rsid w:val="00954A07"/>
    <w:rsid w:val="009977E5"/>
    <w:rsid w:val="00997F14"/>
    <w:rsid w:val="009A78D9"/>
    <w:rsid w:val="009B066B"/>
    <w:rsid w:val="009B77BC"/>
    <w:rsid w:val="009C1331"/>
    <w:rsid w:val="009C3E31"/>
    <w:rsid w:val="009C54AE"/>
    <w:rsid w:val="009C788E"/>
    <w:rsid w:val="009E3B41"/>
    <w:rsid w:val="009F3C5C"/>
    <w:rsid w:val="009F4610"/>
    <w:rsid w:val="00A00ECC"/>
    <w:rsid w:val="00A039EA"/>
    <w:rsid w:val="00A155EE"/>
    <w:rsid w:val="00A2245B"/>
    <w:rsid w:val="00A265D6"/>
    <w:rsid w:val="00A27F84"/>
    <w:rsid w:val="00A30110"/>
    <w:rsid w:val="00A36899"/>
    <w:rsid w:val="00A36C4D"/>
    <w:rsid w:val="00A371F6"/>
    <w:rsid w:val="00A43BF6"/>
    <w:rsid w:val="00A4418F"/>
    <w:rsid w:val="00A4734D"/>
    <w:rsid w:val="00A53FA5"/>
    <w:rsid w:val="00A54817"/>
    <w:rsid w:val="00A601C8"/>
    <w:rsid w:val="00A60799"/>
    <w:rsid w:val="00A65B2C"/>
    <w:rsid w:val="00A84452"/>
    <w:rsid w:val="00A84C85"/>
    <w:rsid w:val="00A97DE1"/>
    <w:rsid w:val="00AA1150"/>
    <w:rsid w:val="00AB053C"/>
    <w:rsid w:val="00AC5B5D"/>
    <w:rsid w:val="00AD1146"/>
    <w:rsid w:val="00AD27D3"/>
    <w:rsid w:val="00AD66D6"/>
    <w:rsid w:val="00AE1160"/>
    <w:rsid w:val="00AE203C"/>
    <w:rsid w:val="00AE2E74"/>
    <w:rsid w:val="00AE5FCB"/>
    <w:rsid w:val="00AF1FDE"/>
    <w:rsid w:val="00AF2C1E"/>
    <w:rsid w:val="00B06142"/>
    <w:rsid w:val="00B135B1"/>
    <w:rsid w:val="00B213DC"/>
    <w:rsid w:val="00B3130B"/>
    <w:rsid w:val="00B40ADB"/>
    <w:rsid w:val="00B43B77"/>
    <w:rsid w:val="00B43E80"/>
    <w:rsid w:val="00B50D96"/>
    <w:rsid w:val="00B607DB"/>
    <w:rsid w:val="00B66529"/>
    <w:rsid w:val="00B75946"/>
    <w:rsid w:val="00B8056E"/>
    <w:rsid w:val="00B819C8"/>
    <w:rsid w:val="00B82308"/>
    <w:rsid w:val="00B90885"/>
    <w:rsid w:val="00BB520A"/>
    <w:rsid w:val="00BC4BAD"/>
    <w:rsid w:val="00BD2E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CB7"/>
    <w:rsid w:val="00C324C1"/>
    <w:rsid w:val="00C32C4D"/>
    <w:rsid w:val="00C36992"/>
    <w:rsid w:val="00C36CE7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62F"/>
    <w:rsid w:val="00D02B25"/>
    <w:rsid w:val="00D02EBA"/>
    <w:rsid w:val="00D17247"/>
    <w:rsid w:val="00D17C3C"/>
    <w:rsid w:val="00D26B2C"/>
    <w:rsid w:val="00D352C9"/>
    <w:rsid w:val="00D40479"/>
    <w:rsid w:val="00D425B2"/>
    <w:rsid w:val="00D428D6"/>
    <w:rsid w:val="00D552B2"/>
    <w:rsid w:val="00D608D1"/>
    <w:rsid w:val="00D74119"/>
    <w:rsid w:val="00D8075B"/>
    <w:rsid w:val="00D8678B"/>
    <w:rsid w:val="00DA2114"/>
    <w:rsid w:val="00DA2ED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676C8"/>
    <w:rsid w:val="00E755D9"/>
    <w:rsid w:val="00E77E88"/>
    <w:rsid w:val="00E8107D"/>
    <w:rsid w:val="00E960BB"/>
    <w:rsid w:val="00EA0036"/>
    <w:rsid w:val="00EA2074"/>
    <w:rsid w:val="00EA4832"/>
    <w:rsid w:val="00EA4E9D"/>
    <w:rsid w:val="00EB0A2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FD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C40C80"/>
    <w:rsid w:val="0630402A"/>
    <w:rsid w:val="16B34717"/>
    <w:rsid w:val="1CE64D5F"/>
    <w:rsid w:val="1F23B554"/>
    <w:rsid w:val="2BC5185F"/>
    <w:rsid w:val="327C8B2B"/>
    <w:rsid w:val="33FB6AD4"/>
    <w:rsid w:val="34608F48"/>
    <w:rsid w:val="417E6745"/>
    <w:rsid w:val="47EAEEAE"/>
    <w:rsid w:val="56C6692E"/>
    <w:rsid w:val="5D996CEC"/>
    <w:rsid w:val="6DF1B54F"/>
    <w:rsid w:val="7491C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0E11"/>
  <w15:docId w15:val="{20C3C0FF-BDB8-47E6-ABEB-593761A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EA2AC-3529-41F7-8F1B-DBF0FFF472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8356E1-D867-4198-8136-B162AACF7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C483F5-8BD1-4BB5-8C05-4F5FD71D6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94BD6-3516-4FFF-A47F-66CF63755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1416</Words>
  <Characters>8499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26</cp:revision>
  <cp:lastPrinted>2020-10-19T06:16:00Z</cp:lastPrinted>
  <dcterms:created xsi:type="dcterms:W3CDTF">2019-10-24T16:35:00Z</dcterms:created>
  <dcterms:modified xsi:type="dcterms:W3CDTF">2025-10-12T12:11:00Z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